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9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21.03.2017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0E5829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E5829" w:rsidRPr="008978B2" w:rsidRDefault="000E5829" w:rsidP="008A366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0E5829" w:rsidRDefault="000E5829" w:rsidP="00462728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E5829" w:rsidRPr="00462728" w:rsidRDefault="000E5829" w:rsidP="00462728">
      <w:pPr>
        <w:pStyle w:val="NoSpacing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  güler yüzle karşılanır.</w:t>
      </w:r>
      <w:r w:rsidRPr="003A33B0">
        <w:rPr>
          <w:rFonts w:ascii="Comic Sans MS" w:hAnsi="Comic Sans MS" w:cs="Calibri"/>
          <w:sz w:val="20"/>
          <w:szCs w:val="20"/>
        </w:rPr>
        <w:t xml:space="preserve"> Çocuklara n</w:t>
      </w:r>
      <w:r w:rsidRPr="003A33B0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</w:t>
      </w:r>
      <w:r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E5829" w:rsidRPr="008A3660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 w:rsidRPr="008A3660">
        <w:rPr>
          <w:rFonts w:ascii="Comic Sans MS" w:hAnsi="Comic Sans MS"/>
          <w:sz w:val="20"/>
          <w:szCs w:val="20"/>
        </w:rPr>
        <w:t>‘’ PARÇA – BÜTÜN ‘’ isimli okuma yaz.haz. çalış ve oyun etkinliği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bookmarkStart w:id="0" w:name="_GoBack"/>
      <w:bookmarkEnd w:id="0"/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0E5829" w:rsidRPr="008978B2" w:rsidRDefault="000E582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0E5829" w:rsidRPr="008978B2" w:rsidRDefault="000E582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E5829" w:rsidRDefault="000E5829" w:rsidP="008A3660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0E5829" w:rsidRDefault="000E5829" w:rsidP="008A3660">
      <w:r>
        <w:t>*</w:t>
      </w:r>
    </w:p>
    <w:p w:rsidR="000E5829" w:rsidRPr="008A3660" w:rsidRDefault="000E5829" w:rsidP="008A3660"/>
    <w:p w:rsidR="000E5829" w:rsidRDefault="000E5829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0E5829" w:rsidRDefault="000E5829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</w:t>
      </w:r>
    </w:p>
    <w:p w:rsidR="000E5829" w:rsidRPr="008A3660" w:rsidRDefault="000E5829" w:rsidP="008A366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A3660">
        <w:rPr>
          <w:rFonts w:ascii="Comic Sans MS" w:hAnsi="Comic Sans MS"/>
          <w:b/>
          <w:sz w:val="20"/>
          <w:szCs w:val="20"/>
        </w:rPr>
        <w:t>ETKİNLİK PLANI</w:t>
      </w:r>
    </w:p>
    <w:p w:rsidR="000E5829" w:rsidRPr="008A3660" w:rsidRDefault="000E5829" w:rsidP="008A366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A3660">
        <w:rPr>
          <w:rFonts w:ascii="Comic Sans MS" w:hAnsi="Comic Sans MS"/>
          <w:b/>
          <w:bCs/>
          <w:noProof/>
          <w:sz w:val="20"/>
          <w:szCs w:val="20"/>
        </w:rPr>
        <w:t>PARÇA-BÜTÜN</w:t>
      </w:r>
    </w:p>
    <w:p w:rsidR="000E5829" w:rsidRPr="008A3660" w:rsidRDefault="000E5829" w:rsidP="008A3660">
      <w:pPr>
        <w:pStyle w:val="NoSpacing"/>
        <w:rPr>
          <w:rStyle w:val="Strong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</w:pPr>
      <w:r w:rsidRPr="008A3660">
        <w:rPr>
          <w:rFonts w:ascii="Comic Sans MS" w:hAnsi="Comic Sans MS"/>
          <w:bCs/>
          <w:sz w:val="20"/>
          <w:szCs w:val="20"/>
        </w:rPr>
        <w:t xml:space="preserve">Etkinlik Türü      : </w:t>
      </w:r>
      <w:r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okuma yaz.haz.çal./ oyun etkinliği (bütünleştirilmiş büyük grup)</w:t>
      </w:r>
    </w:p>
    <w:p w:rsidR="000E5829" w:rsidRPr="008A3660" w:rsidRDefault="000E5829" w:rsidP="008A3660">
      <w:pPr>
        <w:pStyle w:val="NoSpacing"/>
        <w:rPr>
          <w:rFonts w:ascii="Comic Sans MS" w:hAnsi="Comic Sans MS"/>
          <w:bCs/>
          <w:sz w:val="20"/>
          <w:szCs w:val="20"/>
        </w:rPr>
      </w:pPr>
      <w:r w:rsidRPr="008A3660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0E5829" w:rsidRPr="008A3660" w:rsidRDefault="000E5829" w:rsidP="008A3660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2.4pt;margin-top:4.15pt;width:399pt;height:454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0E5829" w:rsidRPr="00C31C8F" w:rsidRDefault="000E5829" w:rsidP="00262BFC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31C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ÖĞRENME SÜRECİ</w:t>
                  </w:r>
                </w:p>
                <w:p w:rsidR="000E5829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Öğretmen ç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ocuklara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blok ve evcilik oyuncakları arasından tabak, 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>tencere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kare, dikdörtgen şekli gibi oyuncaklar verir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>Kâğıtların üzerine koyup çevresinden kalemle geçmeleri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ni söyle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>r. Oyuncağı kaldırdıklarında gördükleri şeklin adı ve özellikleri (köşeli-köşesiz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-daire-kare-dikdörtgen..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) konuşulur. Çocuklardan kalıplarını kullanarak bir daire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veya kare 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>çizmeleri istenir. Daireler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ve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kareler 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makas yardımı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kesilir.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 Dairelerden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ve karelerden 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biri tam ortadan ikiye katlanmak suretiyle iki yarım daire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veya iki yarım kare 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elde edilir.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Parça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 ve bütün kavramı daireleri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ve kesilmiş olan kareleri</w:t>
                  </w:r>
                  <w:r w:rsidRPr="00C31C8F">
                    <w:rPr>
                      <w:rFonts w:ascii="Comic Sans MS" w:hAnsi="Comic Sans MS"/>
                      <w:sz w:val="20"/>
                      <w:szCs w:val="20"/>
                    </w:rPr>
                    <w:t xml:space="preserve"> karşılaştırarak konuşulur. Elde ettiğimiz yarım ve bütün daire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ve kareler ile neler yapılabilir hakkında konuşulur.</w:t>
                  </w:r>
                </w:p>
                <w:p w:rsidR="000E5829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Sohbetin ardından çocuklar masalara alınır ve ellerindeki parça-bütün şekillerinden yapmaya karar verdikleri şeyleri artık materyaller, boncuklar,kurdeleler vb..kullanarak oluştururlar.  (parça ve bütün kareden araba yapılabilir. Parça ve bütün daireden balon yapılabilir)   Yapılan çalışmalar sınıfın uygun yerlerinde sergilenir.</w:t>
                  </w:r>
                </w:p>
                <w:p w:rsidR="000E5829" w:rsidRPr="008A3660" w:rsidRDefault="000E5829" w:rsidP="008A3660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AMBARA VURDUM BİR TEKME oyunu oynanır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Çocuklar geniş bir halka oluşturup, ayakta dururlar. Şarkı sözleri eşliğinde, temsili hareketlerle oyun oynanır. Oyunu lider başlatır.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Ambara vurdum bir tekme, bir tekme, (iki el bele konulup, bacağın biri yukarı doğru hareket ettirilir.)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 xml:space="preserve">Ambarın kapısı açıldı, açıldı,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(iki el içten dışa doğru açılır.)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 xml:space="preserve">İnci de boncuk saçıldı, saçıldı,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(eller önde ileri geri hareket ettirilir.)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Limonu da böyle keserler, keserler. (limon kesme hareketi yapılır.)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 xml:space="preserve">Suyunu da böyle sıkarlar, sıkarlar,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(limon sıkma hareketi yapılır.)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Sonrada böyle içerler, içerler,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 xml:space="preserve"> (içme hareketi yapılır.)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Çamaşırı da şöyle yıkarlar, yıkarlar, (üstteki kıyafetinin kenarında yıkama hareketi yapılır)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 xml:space="preserve">Sonrada böyle asarlar, asarlar,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(eller havaya kaldırılıp, asma hareketi yapılır)</w:t>
                  </w:r>
                </w:p>
                <w:p w:rsidR="000E5829" w:rsidRPr="008A3660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Asarlar, keserler, en gü-ze-li-ni- se-çer-ler. (gözler kapatılır. Parmaklar sayışma için çocuklar üzerinde gezdirilir.)</w:t>
                  </w:r>
                </w:p>
                <w:p w:rsidR="000E5829" w:rsidRPr="00C31C8F" w:rsidRDefault="000E5829" w:rsidP="008A366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Kelime kimde biterse oyunu tekrar o başlatır. Oyuna çocukların isteğine göre devam edilir.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4.15pt;width:331.5pt;height:223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0E5829" w:rsidRPr="008A3660" w:rsidRDefault="000E5829" w:rsidP="008A366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Kazanım 12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. Geometrik şekilleri tanır.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Göstergeleri: Gösterilen geometrik şeklin ismini söyler. Geometrik şekillerin özelliklerini söyler. Geometrik şekillere benzeyen nesneleri gösterir.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Kazanım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A366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15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. Parça bütün ilişkisini kavrar.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Göstergeleri: Bir bütünün parçalarını söyler. Bütün ve yarımı gösterir. Bir bütünü parçalara böler. Parçaları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birleştirerek bütün elde eder.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PSİKOMOTOR GELİŞİM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366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Kazanım 4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. Küçük kas kullanımı gerektiren hareketleri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A3660">
                    <w:rPr>
                      <w:rFonts w:ascii="Comic Sans MS" w:hAnsi="Comic Sans MS"/>
                      <w:sz w:val="20"/>
                      <w:szCs w:val="20"/>
                    </w:rPr>
                    <w:t>Göstergeleri: Nesneleri yeni şekiller oluşturacak biçimde bir araya getirir. Malzemeleri keser, yapıştırır, değişik şekillerde katlar. Değişik mal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zemeler kullanarak resim yapar.</w:t>
                  </w:r>
                </w:p>
                <w:p w:rsidR="000E5829" w:rsidRPr="008A3660" w:rsidRDefault="000E5829" w:rsidP="008A366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E5829" w:rsidRPr="008A3660" w:rsidRDefault="000E5829" w:rsidP="008A3660">
      <w:pPr>
        <w:pStyle w:val="NoSpacing"/>
        <w:rPr>
          <w:rFonts w:ascii="Comic Sans MS" w:hAnsi="Comic Sans MS"/>
          <w:sz w:val="20"/>
          <w:szCs w:val="20"/>
        </w:rPr>
      </w:pPr>
    </w:p>
    <w:p w:rsidR="000E5829" w:rsidRPr="008A3660" w:rsidRDefault="000E5829" w:rsidP="008A3660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7" o:spid="_x0000_s1028" type="#_x0000_t202" style="position:absolute;margin-left:-2.6pt;margin-top:291.05pt;width:331.5pt;height: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0E5829" w:rsidRDefault="000E5829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0E5829" w:rsidRPr="000F6A81" w:rsidRDefault="000E5829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29" type="#_x0000_t202" style="position:absolute;margin-left:-2.6pt;margin-top:352.55pt;width:331.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0E5829" w:rsidRPr="00AE492A" w:rsidRDefault="000E5829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>Sınıfta özel gereksinimi</w:t>
                  </w:r>
                  <w:r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 olan çocuklar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0E5829" w:rsidRPr="007706DB" w:rsidRDefault="000E5829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214.2pt;width:33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0E5829" w:rsidRPr="00922D42" w:rsidRDefault="000E5829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922D4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MATERYALLER: </w:t>
                  </w:r>
                  <w:r w:rsidRPr="00922D42">
                    <w:rPr>
                      <w:rStyle w:val="SubtitleChar"/>
                      <w:rFonts w:ascii="Comic Sans MS" w:hAnsi="Comic Sans MS"/>
                      <w:sz w:val="20"/>
                      <w:szCs w:val="20"/>
                    </w:rPr>
                    <w:t>Sınıf içindeki oyuncaklar</w:t>
                  </w:r>
                  <w:r>
                    <w:rPr>
                      <w:rStyle w:val="SubtitleChar"/>
                      <w:rFonts w:ascii="Comic Sans MS" w:hAnsi="Comic Sans MS"/>
                      <w:sz w:val="20"/>
                      <w:szCs w:val="20"/>
                    </w:rPr>
                    <w:t>-arık materyaller-boncuklar</w:t>
                  </w:r>
                </w:p>
                <w:p w:rsidR="000E5829" w:rsidRPr="00922D42" w:rsidRDefault="000E5829" w:rsidP="00AE492A">
                  <w:pPr>
                    <w:pStyle w:val="AralkYok1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922D4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</w:p>
                <w:p w:rsidR="000E5829" w:rsidRPr="00922D42" w:rsidRDefault="000E5829" w:rsidP="0035183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22D4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KAVRAMLAR: </w:t>
                  </w:r>
                  <w:r w:rsidRPr="00922D42">
                    <w:rPr>
                      <w:rStyle w:val="SubtitleChar"/>
                      <w:rFonts w:ascii="Comic Sans MS" w:hAnsi="Comic Sans MS"/>
                      <w:sz w:val="20"/>
                      <w:szCs w:val="20"/>
                    </w:rPr>
                    <w:t>parça-bütün</w:t>
                  </w:r>
                </w:p>
                <w:p w:rsidR="000E5829" w:rsidRPr="00922D42" w:rsidRDefault="000E5829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0E5829" w:rsidRPr="00922D42" w:rsidRDefault="000E5829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8A3660">
        <w:rPr>
          <w:rFonts w:ascii="Comic Sans MS" w:hAnsi="Comic Sans MS"/>
          <w:sz w:val="20"/>
          <w:szCs w:val="20"/>
        </w:rPr>
        <w:br w:type="page"/>
      </w:r>
    </w:p>
    <w:p w:rsidR="000E5829" w:rsidRDefault="000E5829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F0646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0E5829" w:rsidRDefault="000E5829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Parça ne demek?</w:t>
      </w:r>
    </w:p>
    <w:p w:rsidR="000E5829" w:rsidRDefault="000E5829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Bütün ne demek?</w:t>
      </w:r>
    </w:p>
    <w:p w:rsidR="000E5829" w:rsidRDefault="000E5829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Parça olan şekilden mi yoksa bütün olan şekilden mi bir nesne çıkarmak zordu?</w:t>
      </w:r>
    </w:p>
    <w:p w:rsidR="000E5829" w:rsidRDefault="000E5829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Oluşturduğun nesneyi bize anlatırmısın?</w:t>
      </w:r>
    </w:p>
    <w:p w:rsidR="000E5829" w:rsidRPr="00222B0F" w:rsidRDefault="000E5829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22B0F">
        <w:rPr>
          <w:rFonts w:ascii="Comic Sans MS" w:hAnsi="Comic Sans MS"/>
          <w:sz w:val="20"/>
          <w:szCs w:val="20"/>
        </w:rPr>
        <w:t>Eğitim seti 6.sayı/</w:t>
      </w:r>
      <w:r>
        <w:rPr>
          <w:rFonts w:ascii="Comic Sans MS" w:hAnsi="Comic Sans MS"/>
          <w:sz w:val="20"/>
          <w:szCs w:val="20"/>
        </w:rPr>
        <w:t>28-29.</w:t>
      </w:r>
      <w:r w:rsidRPr="00222B0F">
        <w:rPr>
          <w:rFonts w:ascii="Comic Sans MS" w:hAnsi="Comic Sans MS"/>
          <w:sz w:val="20"/>
          <w:szCs w:val="20"/>
        </w:rPr>
        <w:t>sayfa yönerge doğrultusunda yapılır</w:t>
      </w:r>
      <w:r w:rsidRPr="00222B0F">
        <w:rPr>
          <w:rFonts w:ascii="Comic Sans MS" w:hAnsi="Comic Sans MS"/>
          <w:sz w:val="20"/>
          <w:szCs w:val="20"/>
        </w:rPr>
        <w:tab/>
      </w:r>
    </w:p>
    <w:p w:rsidR="000E5829" w:rsidRPr="00890E89" w:rsidRDefault="000E5829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0E5829" w:rsidRDefault="000E582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E5829" w:rsidRDefault="000E582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E5829" w:rsidRDefault="000E582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E5829" w:rsidRDefault="000E582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E5829" w:rsidRDefault="000E582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E5829" w:rsidRDefault="000E582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E5829" w:rsidRDefault="000E5829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0E5829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829" w:rsidRDefault="000E5829" w:rsidP="00806A98">
      <w:pPr>
        <w:spacing w:after="0" w:line="240" w:lineRule="auto"/>
      </w:pPr>
      <w:r>
        <w:separator/>
      </w:r>
    </w:p>
  </w:endnote>
  <w:endnote w:type="continuationSeparator" w:id="0">
    <w:p w:rsidR="000E5829" w:rsidRDefault="000E582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829" w:rsidRDefault="000E5829">
    <w:pPr>
      <w:pStyle w:val="Footer"/>
    </w:pPr>
  </w:p>
  <w:p w:rsidR="000E5829" w:rsidRDefault="000E5829">
    <w:pPr>
      <w:pStyle w:val="Footer"/>
    </w:pPr>
  </w:p>
  <w:p w:rsidR="000E5829" w:rsidRDefault="000E58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829" w:rsidRDefault="000E5829" w:rsidP="00806A98">
      <w:pPr>
        <w:spacing w:after="0" w:line="240" w:lineRule="auto"/>
      </w:pPr>
      <w:r>
        <w:separator/>
      </w:r>
    </w:p>
  </w:footnote>
  <w:footnote w:type="continuationSeparator" w:id="0">
    <w:p w:rsidR="000E5829" w:rsidRDefault="000E582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3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9"/>
  </w:num>
  <w:num w:numId="4">
    <w:abstractNumId w:val="9"/>
  </w:num>
  <w:num w:numId="5">
    <w:abstractNumId w:val="24"/>
  </w:num>
  <w:num w:numId="6">
    <w:abstractNumId w:val="2"/>
  </w:num>
  <w:num w:numId="7">
    <w:abstractNumId w:val="22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1"/>
  </w:num>
  <w:num w:numId="14">
    <w:abstractNumId w:val="27"/>
  </w:num>
  <w:num w:numId="15">
    <w:abstractNumId w:val="15"/>
  </w:num>
  <w:num w:numId="16">
    <w:abstractNumId w:val="12"/>
  </w:num>
  <w:num w:numId="17">
    <w:abstractNumId w:val="0"/>
  </w:num>
  <w:num w:numId="18">
    <w:abstractNumId w:val="23"/>
  </w:num>
  <w:num w:numId="19">
    <w:abstractNumId w:val="26"/>
  </w:num>
  <w:num w:numId="20">
    <w:abstractNumId w:val="6"/>
  </w:num>
  <w:num w:numId="21">
    <w:abstractNumId w:val="20"/>
  </w:num>
  <w:num w:numId="22">
    <w:abstractNumId w:val="10"/>
  </w:num>
  <w:num w:numId="23">
    <w:abstractNumId w:val="14"/>
  </w:num>
  <w:num w:numId="24">
    <w:abstractNumId w:val="18"/>
  </w:num>
  <w:num w:numId="25">
    <w:abstractNumId w:val="11"/>
  </w:num>
  <w:num w:numId="26">
    <w:abstractNumId w:val="25"/>
  </w:num>
  <w:num w:numId="27">
    <w:abstractNumId w:val="13"/>
  </w:num>
  <w:num w:numId="28">
    <w:abstractNumId w:val="1"/>
  </w:num>
  <w:num w:numId="29">
    <w:abstractNumId w:val="28"/>
  </w:num>
  <w:num w:numId="30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45096"/>
    <w:rsid w:val="000614C2"/>
    <w:rsid w:val="000867DE"/>
    <w:rsid w:val="000875E6"/>
    <w:rsid w:val="000D1ADA"/>
    <w:rsid w:val="000E15AF"/>
    <w:rsid w:val="000E5829"/>
    <w:rsid w:val="000F3B1A"/>
    <w:rsid w:val="000F6A81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22B0F"/>
    <w:rsid w:val="00260ACE"/>
    <w:rsid w:val="00262BFC"/>
    <w:rsid w:val="00285501"/>
    <w:rsid w:val="00286425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A2AC5"/>
    <w:rsid w:val="003A33B0"/>
    <w:rsid w:val="003A4332"/>
    <w:rsid w:val="003B30BC"/>
    <w:rsid w:val="003C0F4A"/>
    <w:rsid w:val="003C2D3A"/>
    <w:rsid w:val="003D34D9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62728"/>
    <w:rsid w:val="0047554E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A88"/>
    <w:rsid w:val="00561A34"/>
    <w:rsid w:val="00577EBE"/>
    <w:rsid w:val="005840E2"/>
    <w:rsid w:val="00584C3A"/>
    <w:rsid w:val="0059067C"/>
    <w:rsid w:val="00595034"/>
    <w:rsid w:val="00595478"/>
    <w:rsid w:val="005A311E"/>
    <w:rsid w:val="005B492E"/>
    <w:rsid w:val="005C3EC7"/>
    <w:rsid w:val="005C5442"/>
    <w:rsid w:val="005D35FA"/>
    <w:rsid w:val="005D59D6"/>
    <w:rsid w:val="005E449C"/>
    <w:rsid w:val="00606432"/>
    <w:rsid w:val="00606435"/>
    <w:rsid w:val="0062279E"/>
    <w:rsid w:val="00625093"/>
    <w:rsid w:val="0064489B"/>
    <w:rsid w:val="006836CC"/>
    <w:rsid w:val="006D28C4"/>
    <w:rsid w:val="006D6401"/>
    <w:rsid w:val="006D6FD2"/>
    <w:rsid w:val="006E2F84"/>
    <w:rsid w:val="006F3096"/>
    <w:rsid w:val="00726050"/>
    <w:rsid w:val="0076123F"/>
    <w:rsid w:val="00764F63"/>
    <w:rsid w:val="007706DB"/>
    <w:rsid w:val="007C232F"/>
    <w:rsid w:val="007D376C"/>
    <w:rsid w:val="00801C8B"/>
    <w:rsid w:val="00806A98"/>
    <w:rsid w:val="00823083"/>
    <w:rsid w:val="008432E8"/>
    <w:rsid w:val="0085733F"/>
    <w:rsid w:val="008637FB"/>
    <w:rsid w:val="00884AAC"/>
    <w:rsid w:val="00886D2A"/>
    <w:rsid w:val="00890E89"/>
    <w:rsid w:val="008978B2"/>
    <w:rsid w:val="008A3660"/>
    <w:rsid w:val="008B7296"/>
    <w:rsid w:val="008C15E6"/>
    <w:rsid w:val="008E20FE"/>
    <w:rsid w:val="008E7BF9"/>
    <w:rsid w:val="008F3976"/>
    <w:rsid w:val="00910065"/>
    <w:rsid w:val="00922D42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9C6215"/>
    <w:rsid w:val="00A0112F"/>
    <w:rsid w:val="00A10CBE"/>
    <w:rsid w:val="00A137A6"/>
    <w:rsid w:val="00A16277"/>
    <w:rsid w:val="00A16DDC"/>
    <w:rsid w:val="00A26A3F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3262A"/>
    <w:rsid w:val="00B438D5"/>
    <w:rsid w:val="00B50A47"/>
    <w:rsid w:val="00B539AA"/>
    <w:rsid w:val="00B64698"/>
    <w:rsid w:val="00B67CE3"/>
    <w:rsid w:val="00B70641"/>
    <w:rsid w:val="00B84F4F"/>
    <w:rsid w:val="00B933E8"/>
    <w:rsid w:val="00BA482B"/>
    <w:rsid w:val="00BB3A48"/>
    <w:rsid w:val="00BC6104"/>
    <w:rsid w:val="00BE067A"/>
    <w:rsid w:val="00BF51D2"/>
    <w:rsid w:val="00C110B3"/>
    <w:rsid w:val="00C31C8F"/>
    <w:rsid w:val="00C3789F"/>
    <w:rsid w:val="00C54114"/>
    <w:rsid w:val="00C644FA"/>
    <w:rsid w:val="00C66B23"/>
    <w:rsid w:val="00C73752"/>
    <w:rsid w:val="00C903B4"/>
    <w:rsid w:val="00CA20A7"/>
    <w:rsid w:val="00CC3E83"/>
    <w:rsid w:val="00CD5967"/>
    <w:rsid w:val="00CE6E6F"/>
    <w:rsid w:val="00CF0646"/>
    <w:rsid w:val="00D60D01"/>
    <w:rsid w:val="00D73AC4"/>
    <w:rsid w:val="00D75EC6"/>
    <w:rsid w:val="00D94A26"/>
    <w:rsid w:val="00D958E3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character" w:customStyle="1" w:styleId="GlBavuru2">
    <w:name w:val="Güçlü Başvuru2"/>
    <w:uiPriority w:val="99"/>
    <w:rsid w:val="00CF0646"/>
    <w:rPr>
      <w:b/>
      <w:smallCaps/>
    </w:rPr>
  </w:style>
  <w:style w:type="paragraph" w:customStyle="1" w:styleId="AralkYok2">
    <w:name w:val="Aralık Yok2"/>
    <w:uiPriority w:val="99"/>
    <w:rsid w:val="004627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5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6881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  <w:div w:id="2745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55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180</Words>
  <Characters>1029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5</cp:revision>
  <dcterms:created xsi:type="dcterms:W3CDTF">2016-07-16T23:43:00Z</dcterms:created>
  <dcterms:modified xsi:type="dcterms:W3CDTF">2016-08-28T22:17:00Z</dcterms:modified>
</cp:coreProperties>
</file>